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4D93" w14:textId="1216352D" w:rsidR="00BA00AB" w:rsidRDefault="00C549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TOMSON</w:t>
      </w:r>
      <w:r>
        <w:rPr>
          <w:rFonts w:cs="Times New Roman"/>
          <w:szCs w:val="24"/>
        </w:rPr>
        <w:t xml:space="preserve">      (fl.1505)</w:t>
      </w:r>
    </w:p>
    <w:p w14:paraId="7A397BCD" w14:textId="46C287E7" w:rsidR="00C54990" w:rsidRDefault="00C549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6A039A78" w14:textId="77777777" w:rsidR="00C54990" w:rsidRDefault="00C54990" w:rsidP="009139A6">
      <w:pPr>
        <w:pStyle w:val="NoSpacing"/>
        <w:rPr>
          <w:rFonts w:cs="Times New Roman"/>
          <w:szCs w:val="24"/>
        </w:rPr>
      </w:pPr>
    </w:p>
    <w:p w14:paraId="5768BCFB" w14:textId="77777777" w:rsidR="00C54990" w:rsidRDefault="00C54990" w:rsidP="009139A6">
      <w:pPr>
        <w:pStyle w:val="NoSpacing"/>
        <w:rPr>
          <w:rFonts w:cs="Times New Roman"/>
          <w:szCs w:val="24"/>
        </w:rPr>
      </w:pPr>
    </w:p>
    <w:p w14:paraId="36503E19" w14:textId="3EFCDE94" w:rsidR="00C54990" w:rsidRDefault="00C549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Nov.1505</w:t>
      </w:r>
      <w:r>
        <w:rPr>
          <w:rFonts w:cs="Times New Roman"/>
          <w:szCs w:val="24"/>
        </w:rPr>
        <w:tab/>
        <w:t>He made his Will.   (W.Y.R. p.170)</w:t>
      </w:r>
    </w:p>
    <w:p w14:paraId="7209F173" w14:textId="77777777" w:rsidR="00C54990" w:rsidRDefault="00C54990" w:rsidP="009139A6">
      <w:pPr>
        <w:pStyle w:val="NoSpacing"/>
        <w:rPr>
          <w:rFonts w:cs="Times New Roman"/>
          <w:szCs w:val="24"/>
        </w:rPr>
      </w:pPr>
    </w:p>
    <w:p w14:paraId="2055063F" w14:textId="77777777" w:rsidR="00C54990" w:rsidRDefault="00C54990" w:rsidP="009139A6">
      <w:pPr>
        <w:pStyle w:val="NoSpacing"/>
        <w:rPr>
          <w:rFonts w:cs="Times New Roman"/>
          <w:szCs w:val="24"/>
        </w:rPr>
      </w:pPr>
    </w:p>
    <w:p w14:paraId="621D0F60" w14:textId="00A7D747" w:rsidR="00C54990" w:rsidRPr="00C54990" w:rsidRDefault="00C549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2024</w:t>
      </w:r>
    </w:p>
    <w:sectPr w:rsidR="00C54990" w:rsidRPr="00C549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CCE15" w14:textId="77777777" w:rsidR="00C54990" w:rsidRDefault="00C54990" w:rsidP="009139A6">
      <w:r>
        <w:separator/>
      </w:r>
    </w:p>
  </w:endnote>
  <w:endnote w:type="continuationSeparator" w:id="0">
    <w:p w14:paraId="50FB3BF5" w14:textId="77777777" w:rsidR="00C54990" w:rsidRDefault="00C549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7D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E5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E9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5BC3" w14:textId="77777777" w:rsidR="00C54990" w:rsidRDefault="00C54990" w:rsidP="009139A6">
      <w:r>
        <w:separator/>
      </w:r>
    </w:p>
  </w:footnote>
  <w:footnote w:type="continuationSeparator" w:id="0">
    <w:p w14:paraId="5F9C1DE4" w14:textId="77777777" w:rsidR="00C54990" w:rsidRDefault="00C549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B1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CCC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74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9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499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0A3F2"/>
  <w15:chartTrackingRefBased/>
  <w15:docId w15:val="{08E4245F-B9B4-46EF-BABC-85E3B68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2024-02-26T11:55:00Z</dcterms:created>
  <dcterms:modified xsi:type="dcterms:W3CDTF">2024-02-26T11:57:00Z</dcterms:modified>
</cp:coreProperties>
</file>